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A1E0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F46385">
        <w:rPr>
          <w:b/>
          <w:i/>
          <w:noProof/>
          <w:sz w:val="28"/>
        </w:rPr>
        <w:t>1647</w:t>
      </w:r>
      <w:r w:rsidR="007C7FD1">
        <w:rPr>
          <w:b/>
          <w:i/>
          <w:noProof/>
          <w:sz w:val="28"/>
        </w:rPr>
        <w:fldChar w:fldCharType="end"/>
      </w:r>
    </w:p>
    <w:p w14:paraId="7CB45193" w14:textId="36FD2052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A00F6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9DDC9" w:rsidR="001E41F3" w:rsidRPr="00410371" w:rsidRDefault="00BC5003" w:rsidP="00BC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4C4D8" w:rsidR="001E41F3" w:rsidRPr="00410371" w:rsidRDefault="00F46385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26FDE" w:rsidR="001E41F3" w:rsidRDefault="00BC5003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BC5003">
              <w:t>Update of FR1 TT for CSI-RS based link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27CB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F949E8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2C8712E0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</w:t>
            </w:r>
            <w:r w:rsidR="00AD3C41">
              <w:rPr>
                <w:noProof/>
              </w:rPr>
              <w:t xml:space="preserve"> attached zip file “</w:t>
            </w:r>
            <w:bookmarkStart w:id="1" w:name="OLE_LINK17"/>
            <w:r w:rsidR="004A5B39">
              <w:rPr>
                <w:noProof/>
              </w:rPr>
              <w:t>38.533 4.5.5.3+4.5.5.4+6.5.5.3+6.5.5.4</w:t>
            </w:r>
            <w:r w:rsidR="00AD3C41">
              <w:rPr>
                <w:noProof/>
              </w:rPr>
              <w:t xml:space="preserve"> TT v</w:t>
            </w:r>
            <w:bookmarkEnd w:id="1"/>
            <w:r w:rsidR="001E4973">
              <w:rPr>
                <w:noProof/>
              </w:rPr>
              <w:t>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DED4" w14:textId="77777777" w:rsidR="008863B9" w:rsidRPr="00F46385" w:rsidRDefault="00202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6385">
              <w:rPr>
                <w:rFonts w:hint="eastAsia"/>
                <w:noProof/>
                <w:lang w:eastAsia="zh-CN"/>
              </w:rPr>
              <w:t>1</w:t>
            </w:r>
            <w:r w:rsidRPr="00F46385">
              <w:rPr>
                <w:noProof/>
                <w:vertAlign w:val="superscript"/>
                <w:lang w:eastAsia="zh-CN"/>
              </w:rPr>
              <w:t>st</w:t>
            </w:r>
            <w:r w:rsidRPr="00F46385">
              <w:rPr>
                <w:noProof/>
                <w:lang w:eastAsia="zh-CN"/>
              </w:rPr>
              <w:t xml:space="preserve"> revision</w:t>
            </w:r>
          </w:p>
          <w:p w14:paraId="41805228" w14:textId="77777777" w:rsidR="00202A86" w:rsidRDefault="00202A86" w:rsidP="00202A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46385">
              <w:rPr>
                <w:noProof/>
                <w:lang w:eastAsia="zh-CN"/>
              </w:rPr>
              <w:t>Remove revision marks in .doc and correct colors in .xls</w:t>
            </w:r>
          </w:p>
          <w:p w14:paraId="72DCB181" w14:textId="77777777" w:rsidR="00F46385" w:rsidRDefault="00F46385" w:rsidP="00F4638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36D56525" w:rsidR="00F46385" w:rsidRDefault="00F46385" w:rsidP="00F463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R5-210849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44F5B609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="004A5B39">
        <w:rPr>
          <w:rFonts w:eastAsia="??"/>
          <w:b/>
          <w:color w:val="FF0000"/>
          <w:sz w:val="24"/>
          <w:szCs w:val="32"/>
          <w:highlight w:val="yellow"/>
        </w:rPr>
        <w:t>38.533 4.5.5.3+4.5.5.4+6.5.5.3+6.5.5.4</w:t>
      </w:r>
      <w:r w:rsidR="00AD3C41" w:rsidRPr="00AD3C41">
        <w:rPr>
          <w:rFonts w:eastAsia="??"/>
          <w:b/>
          <w:color w:val="FF0000"/>
          <w:sz w:val="24"/>
          <w:szCs w:val="32"/>
          <w:highlight w:val="yellow"/>
        </w:rPr>
        <w:t xml:space="preserve"> TT</w:t>
      </w:r>
      <w:r w:rsidRPr="00AD3C41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3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3"/>
    <w:p w14:paraId="0F559416" w14:textId="26DB8ADD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="004A5B39">
        <w:rPr>
          <w:rFonts w:eastAsia="??"/>
          <w:color w:val="FF0000"/>
          <w:sz w:val="20"/>
          <w:szCs w:val="32"/>
        </w:rPr>
        <w:t>38.533 4.5.5.3+4.5.5.4+6.5.5.3+6.5.5.4</w:t>
      </w:r>
      <w:r w:rsidR="001E4973">
        <w:rPr>
          <w:rFonts w:eastAsia="??"/>
          <w:color w:val="FF0000"/>
          <w:sz w:val="20"/>
          <w:szCs w:val="32"/>
        </w:rPr>
        <w:t xml:space="preserve">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305DA" w14:textId="77777777" w:rsidR="004D08FD" w:rsidRDefault="004D08FD">
      <w:r>
        <w:separator/>
      </w:r>
    </w:p>
  </w:endnote>
  <w:endnote w:type="continuationSeparator" w:id="0">
    <w:p w14:paraId="4963CCB2" w14:textId="77777777" w:rsidR="004D08FD" w:rsidRDefault="004D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0FA12" w14:textId="77777777" w:rsidR="004D08FD" w:rsidRDefault="004D08FD">
      <w:r>
        <w:separator/>
      </w:r>
    </w:p>
  </w:footnote>
  <w:footnote w:type="continuationSeparator" w:id="0">
    <w:p w14:paraId="6C835B70" w14:textId="77777777" w:rsidR="004D08FD" w:rsidRDefault="004D0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5906" w:rsidRDefault="003959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5906" w:rsidRDefault="003959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5906" w:rsidRDefault="003959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5906" w:rsidRDefault="003959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9B50DB"/>
    <w:multiLevelType w:val="hybridMultilevel"/>
    <w:tmpl w:val="A65EEE9E"/>
    <w:lvl w:ilvl="0" w:tplc="B54CA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77D"/>
    <w:rsid w:val="001A08B3"/>
    <w:rsid w:val="001A7B60"/>
    <w:rsid w:val="001B52F0"/>
    <w:rsid w:val="001B616C"/>
    <w:rsid w:val="001B7A65"/>
    <w:rsid w:val="001D1CCF"/>
    <w:rsid w:val="001E31C4"/>
    <w:rsid w:val="001E41F3"/>
    <w:rsid w:val="001E4973"/>
    <w:rsid w:val="00202A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906"/>
    <w:rsid w:val="003E1A36"/>
    <w:rsid w:val="00410371"/>
    <w:rsid w:val="004242F1"/>
    <w:rsid w:val="004500AB"/>
    <w:rsid w:val="004570B1"/>
    <w:rsid w:val="004A5B39"/>
    <w:rsid w:val="004B75B7"/>
    <w:rsid w:val="004D08FD"/>
    <w:rsid w:val="0051580D"/>
    <w:rsid w:val="005446BC"/>
    <w:rsid w:val="00547111"/>
    <w:rsid w:val="00590D27"/>
    <w:rsid w:val="00592D74"/>
    <w:rsid w:val="00593FD2"/>
    <w:rsid w:val="005A14BD"/>
    <w:rsid w:val="005E2C44"/>
    <w:rsid w:val="00621188"/>
    <w:rsid w:val="006257ED"/>
    <w:rsid w:val="00665C47"/>
    <w:rsid w:val="00675527"/>
    <w:rsid w:val="00695808"/>
    <w:rsid w:val="006B46FB"/>
    <w:rsid w:val="006E21FB"/>
    <w:rsid w:val="006E6AA8"/>
    <w:rsid w:val="007206CF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626E7"/>
    <w:rsid w:val="00870EE7"/>
    <w:rsid w:val="008863B9"/>
    <w:rsid w:val="008A45A6"/>
    <w:rsid w:val="008F0714"/>
    <w:rsid w:val="008F3789"/>
    <w:rsid w:val="008F4070"/>
    <w:rsid w:val="008F686C"/>
    <w:rsid w:val="009148DE"/>
    <w:rsid w:val="00941E30"/>
    <w:rsid w:val="009777D9"/>
    <w:rsid w:val="00991B88"/>
    <w:rsid w:val="00994773"/>
    <w:rsid w:val="009A5753"/>
    <w:rsid w:val="009A579D"/>
    <w:rsid w:val="009E3297"/>
    <w:rsid w:val="009F734F"/>
    <w:rsid w:val="009F77CF"/>
    <w:rsid w:val="00A246B6"/>
    <w:rsid w:val="00A47E70"/>
    <w:rsid w:val="00A50CF0"/>
    <w:rsid w:val="00A5621A"/>
    <w:rsid w:val="00A7671C"/>
    <w:rsid w:val="00AA2CBC"/>
    <w:rsid w:val="00AC5820"/>
    <w:rsid w:val="00AD1CD8"/>
    <w:rsid w:val="00AD3C41"/>
    <w:rsid w:val="00B258BB"/>
    <w:rsid w:val="00B37E96"/>
    <w:rsid w:val="00B67B97"/>
    <w:rsid w:val="00B968C8"/>
    <w:rsid w:val="00BA3EC5"/>
    <w:rsid w:val="00BA51D9"/>
    <w:rsid w:val="00BB5DFC"/>
    <w:rsid w:val="00BC5003"/>
    <w:rsid w:val="00BD279D"/>
    <w:rsid w:val="00BD6BB8"/>
    <w:rsid w:val="00C66BA2"/>
    <w:rsid w:val="00C71C8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693"/>
    <w:rsid w:val="00EE7D7C"/>
    <w:rsid w:val="00F25D98"/>
    <w:rsid w:val="00F300FB"/>
    <w:rsid w:val="00F46385"/>
    <w:rsid w:val="00F949E8"/>
    <w:rsid w:val="00FA00F6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F6B2D-F499-4C69-9484-6ACF6E7E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2021-03-05T06:46:00Z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(3)NtXCEPJtu10CFOBpUiPaZTXqZFDbHY5rnEwd0020tsmiVIKcAW3mFIGLPKvr36b2vZGm4PUc
dqHL8fs8um2KQsGOPN236uN8K2AIurfsriwFkBS3PH0mjxpOBhcYTmfwOW66TiUTRqGh3u0e
xJ5+yAzI+HkayVPYlvEO/1lyrIJOx+a/4kbY3dtqlT/QqMVz5780NOY6iY+zz2p13pT5ihD+
RAusiHTN5ScWqVITpJ</vt:lpwstr>
  </property>
  <property fmtid="{D5CDD505-2E9C-101B-9397-08002B2CF9AE}" pid="22" name="_2015_ms_pID_7253431">
    <vt:lpwstr>8hJRScvWWDaImjc0nCUVYivHYQXVd3tLpD3JdCGNC4sDzoeBOKktlg
jdFcsVxu0weYxsJlzWezcNOyI+JX5EISUmDyapzbYHc0f6F6I0vV82eVm0e4/JF9hFVKs2qt
ghNUCnr1uyCZEGOOHf/sd+6K2q+3k2kZlplwR+1/9/1HZd0a9V8evpYZfHZJNI2bNi7m4XU3
/X5190UJH+hLcjj0qUdtFAoz5CsttG/3Wc4J</vt:lpwstr>
  </property>
  <property fmtid="{D5CDD505-2E9C-101B-9397-08002B2CF9AE}" pid="23" name="_2015_ms_pID_7253432">
    <vt:lpwstr>7Q==</vt:lpwstr>
  </property>
</Properties>
</file>